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Margaret WROTE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(fl.1450)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Claxton, Norfolk. Servant.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Nicholas Oby(q.v.) brought a plaint of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trespass and fishing against her</w:t>
      </w:r>
      <w:bookmarkStart w:id="0" w:name="_GoBack"/>
      <w:bookmarkEnd w:id="0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John Coyne of Surlyngham(q.v.), Thomas Cresham of Claxton(q.v.), Robert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Nanght of Ashby by Claxton(q.v.) and John Cobbe of Langley(q.v.).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65060" w:rsidRDefault="00D65060" w:rsidP="00D650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D65060" w:rsidP="00D650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 April 2016</w:t>
      </w: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60" w:rsidRDefault="00D65060" w:rsidP="00E71FC3">
      <w:pPr>
        <w:spacing w:after="0" w:line="240" w:lineRule="auto"/>
      </w:pPr>
      <w:r>
        <w:separator/>
      </w:r>
    </w:p>
  </w:endnote>
  <w:endnote w:type="continuationSeparator" w:id="0">
    <w:p w:rsidR="00D65060" w:rsidRDefault="00D650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60" w:rsidRDefault="00D65060" w:rsidP="00E71FC3">
      <w:pPr>
        <w:spacing w:after="0" w:line="240" w:lineRule="auto"/>
      </w:pPr>
      <w:r>
        <w:separator/>
      </w:r>
    </w:p>
  </w:footnote>
  <w:footnote w:type="continuationSeparator" w:id="0">
    <w:p w:rsidR="00D65060" w:rsidRDefault="00D650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060"/>
    <w:rsid w:val="00AB52E8"/>
    <w:rsid w:val="00B16D3F"/>
    <w:rsid w:val="00D650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B424C"/>
  <w15:chartTrackingRefBased/>
  <w15:docId w15:val="{5E0C2AE8-D34B-4791-8AF5-AD320753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650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2016-04-09T19:13:00Z</dcterms:created>
  <dcterms:modified xsi:type="dcterms:W3CDTF">2016-04-09T19:14:00Z</dcterms:modified>
</cp:coreProperties>
</file>